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72943" w14:textId="19328A74" w:rsidR="00964276" w:rsidRPr="00443DD5" w:rsidRDefault="007A5A84" w:rsidP="00A72694">
      <w:pPr>
        <w:rPr>
          <w:rFonts w:asciiTheme="minorHAnsi" w:hAnsiTheme="minorHAnsi"/>
        </w:rPr>
      </w:pPr>
      <w:r w:rsidRPr="007A5A84">
        <w:rPr>
          <w:rFonts w:asciiTheme="minorHAnsi" w:hAnsiTheme="minorHAnsi"/>
          <w:highlight w:val="yellow"/>
        </w:rPr>
        <w:t>[Kunde]</w:t>
      </w:r>
    </w:p>
    <w:p w14:paraId="1C96A870" w14:textId="75B520FB" w:rsidR="00964276" w:rsidRPr="00B665AE" w:rsidRDefault="00A72694" w:rsidP="00A72694">
      <w:pPr>
        <w:rPr>
          <w:rFonts w:asciiTheme="minorHAnsi" w:hAnsiTheme="minorHAnsi"/>
        </w:rPr>
      </w:pPr>
      <w:r w:rsidRPr="00B665AE">
        <w:rPr>
          <w:rFonts w:asciiTheme="minorHAnsi" w:hAnsiTheme="minorHAnsi"/>
        </w:rPr>
        <w:t>v/</w:t>
      </w:r>
      <w:r w:rsidR="007A5A84">
        <w:rPr>
          <w:rFonts w:asciiTheme="minorHAnsi" w:hAnsiTheme="minorHAnsi"/>
        </w:rPr>
        <w:t>[</w:t>
      </w:r>
      <w:r w:rsidR="007A5A84" w:rsidRPr="007A5A84">
        <w:rPr>
          <w:rFonts w:asciiTheme="minorHAnsi" w:hAnsiTheme="minorHAnsi"/>
          <w:highlight w:val="yellow"/>
        </w:rPr>
        <w:t>Prosjektleder</w:t>
      </w:r>
      <w:r w:rsidR="007A5A84">
        <w:rPr>
          <w:rFonts w:asciiTheme="minorHAnsi" w:hAnsiTheme="minorHAnsi"/>
        </w:rPr>
        <w:t>]</w:t>
      </w:r>
    </w:p>
    <w:p w14:paraId="09F030E5" w14:textId="77777777" w:rsidR="00B665AE" w:rsidRPr="005C3F8F" w:rsidRDefault="00B665AE" w:rsidP="00A72694">
      <w:pPr>
        <w:rPr>
          <w:rFonts w:asciiTheme="minorHAnsi" w:hAnsiTheme="minorHAnsi" w:cs="Arial"/>
        </w:rPr>
      </w:pPr>
    </w:p>
    <w:p w14:paraId="5E906B00" w14:textId="646E631B" w:rsidR="00D7129D" w:rsidRPr="005C3F8F" w:rsidRDefault="005E4FCC" w:rsidP="005E4FCC">
      <w:pPr>
        <w:tabs>
          <w:tab w:val="left" w:pos="1931"/>
        </w:tabs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</w:p>
    <w:p w14:paraId="6565C679" w14:textId="77777777" w:rsidR="00D7129D" w:rsidRPr="00120C6C" w:rsidRDefault="00D7129D" w:rsidP="00A72694">
      <w:pPr>
        <w:rPr>
          <w:rFonts w:asciiTheme="minorHAnsi" w:hAnsiTheme="minorHAnsi" w:cs="Arial"/>
        </w:rPr>
      </w:pPr>
      <w:r w:rsidRPr="005C3F8F">
        <w:rPr>
          <w:rFonts w:asciiTheme="minorHAnsi" w:hAnsiTheme="minorHAnsi" w:cs="Arial"/>
        </w:rPr>
        <w:tab/>
      </w:r>
      <w:r w:rsidRPr="005C3F8F">
        <w:rPr>
          <w:rFonts w:asciiTheme="minorHAnsi" w:hAnsiTheme="minorHAnsi" w:cs="Arial"/>
        </w:rPr>
        <w:tab/>
      </w:r>
      <w:r w:rsidRPr="005C3F8F">
        <w:rPr>
          <w:rFonts w:asciiTheme="minorHAnsi" w:hAnsiTheme="minorHAnsi" w:cs="Arial"/>
        </w:rPr>
        <w:tab/>
      </w:r>
      <w:r w:rsidRPr="005C3F8F">
        <w:rPr>
          <w:rFonts w:asciiTheme="minorHAnsi" w:hAnsiTheme="minorHAnsi" w:cs="Arial"/>
        </w:rPr>
        <w:tab/>
      </w:r>
      <w:r w:rsidRPr="005C3F8F">
        <w:rPr>
          <w:rFonts w:asciiTheme="minorHAnsi" w:hAnsiTheme="minorHAnsi" w:cs="Arial"/>
        </w:rPr>
        <w:tab/>
      </w:r>
      <w:r w:rsidRPr="005C3F8F">
        <w:rPr>
          <w:rFonts w:asciiTheme="minorHAnsi" w:hAnsiTheme="minorHAnsi" w:cs="Arial"/>
        </w:rPr>
        <w:tab/>
      </w:r>
      <w:r w:rsidRPr="005C3F8F">
        <w:rPr>
          <w:rFonts w:asciiTheme="minorHAnsi" w:hAnsiTheme="minorHAnsi" w:cs="Arial"/>
        </w:rPr>
        <w:tab/>
      </w:r>
      <w:r w:rsidRPr="005C3F8F">
        <w:rPr>
          <w:rFonts w:asciiTheme="minorHAnsi" w:hAnsiTheme="minorHAnsi" w:cs="Arial"/>
        </w:rPr>
        <w:tab/>
      </w:r>
      <w:r w:rsidRPr="005C3F8F">
        <w:rPr>
          <w:rFonts w:asciiTheme="minorHAnsi" w:hAnsiTheme="minorHAnsi" w:cs="Arial"/>
        </w:rPr>
        <w:tab/>
      </w:r>
      <w:r w:rsidRPr="005C3F8F">
        <w:rPr>
          <w:rFonts w:asciiTheme="minorHAnsi" w:hAnsiTheme="minorHAnsi" w:cs="Arial"/>
        </w:rPr>
        <w:tab/>
      </w:r>
      <w:r w:rsidR="00AA6279" w:rsidRPr="005C3F8F">
        <w:rPr>
          <w:rFonts w:asciiTheme="minorHAnsi" w:hAnsiTheme="minorHAnsi" w:cs="Arial"/>
        </w:rPr>
        <w:t>[</w:t>
      </w:r>
      <w:r w:rsidR="00A72694" w:rsidRPr="005C3F8F">
        <w:rPr>
          <w:rFonts w:asciiTheme="minorHAnsi" w:hAnsiTheme="minorHAnsi" w:cs="Arial"/>
          <w:highlight w:val="yellow"/>
        </w:rPr>
        <w:t>Sted</w:t>
      </w:r>
      <w:r w:rsidRPr="005C3F8F">
        <w:rPr>
          <w:rFonts w:asciiTheme="minorHAnsi" w:hAnsiTheme="minorHAnsi" w:cs="Arial"/>
        </w:rPr>
        <w:t xml:space="preserve">, </w:t>
      </w:r>
      <w:proofErr w:type="spellStart"/>
      <w:proofErr w:type="gramStart"/>
      <w:r w:rsidRPr="005C3F8F">
        <w:rPr>
          <w:rFonts w:asciiTheme="minorHAnsi" w:hAnsiTheme="minorHAnsi" w:cs="Arial"/>
          <w:highlight w:val="yellow"/>
        </w:rPr>
        <w:t>dd.mm.åååå</w:t>
      </w:r>
      <w:proofErr w:type="spellEnd"/>
      <w:proofErr w:type="gramEnd"/>
      <w:r w:rsidR="00AA6279" w:rsidRPr="005C3F8F">
        <w:rPr>
          <w:rFonts w:asciiTheme="minorHAnsi" w:hAnsiTheme="minorHAnsi" w:cs="Arial"/>
        </w:rPr>
        <w:t>]</w:t>
      </w:r>
    </w:p>
    <w:p w14:paraId="0C7C0A3E" w14:textId="77777777" w:rsidR="00D7129D" w:rsidRPr="00120C6C" w:rsidRDefault="00A72694" w:rsidP="00A72694">
      <w:pPr>
        <w:rPr>
          <w:rFonts w:asciiTheme="minorHAnsi" w:hAnsiTheme="minorHAnsi" w:cs="Arial"/>
          <w:highlight w:val="yellow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Tilbyder</w:t>
      </w:r>
      <w:r w:rsidRPr="00120C6C">
        <w:rPr>
          <w:rFonts w:asciiTheme="minorHAnsi" w:hAnsiTheme="minorHAnsi" w:cs="Arial"/>
          <w:highlight w:val="yellow"/>
        </w:rPr>
        <w:t>]</w:t>
      </w:r>
    </w:p>
    <w:p w14:paraId="0DA1B0C9" w14:textId="77777777" w:rsidR="00D7129D" w:rsidRPr="00120C6C" w:rsidRDefault="00A72694" w:rsidP="00A72694">
      <w:pPr>
        <w:rPr>
          <w:rFonts w:asciiTheme="minorHAnsi" w:hAnsiTheme="minorHAnsi" w:cs="Arial"/>
          <w:highlight w:val="yellow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Adresse</w:t>
      </w:r>
      <w:r w:rsidRPr="00120C6C">
        <w:rPr>
          <w:rFonts w:asciiTheme="minorHAnsi" w:hAnsiTheme="minorHAnsi" w:cs="Arial"/>
          <w:highlight w:val="yellow"/>
        </w:rPr>
        <w:t>]</w:t>
      </w:r>
    </w:p>
    <w:p w14:paraId="0F07D4B5" w14:textId="77777777" w:rsidR="00D7129D" w:rsidRPr="00120C6C" w:rsidRDefault="00A72694" w:rsidP="00A72694">
      <w:pPr>
        <w:rPr>
          <w:rFonts w:asciiTheme="minorHAnsi" w:hAnsiTheme="minorHAnsi" w:cs="Arial"/>
        </w:rPr>
      </w:pPr>
      <w:r w:rsidRPr="00120C6C">
        <w:rPr>
          <w:rFonts w:asciiTheme="minorHAnsi" w:hAnsiTheme="minorHAnsi" w:cs="Arial"/>
          <w:highlight w:val="yellow"/>
        </w:rPr>
        <w:t>[</w:t>
      </w:r>
      <w:proofErr w:type="spellStart"/>
      <w:r w:rsidR="00D7129D" w:rsidRPr="00120C6C">
        <w:rPr>
          <w:rFonts w:asciiTheme="minorHAnsi" w:hAnsiTheme="minorHAnsi" w:cs="Arial"/>
          <w:highlight w:val="yellow"/>
        </w:rPr>
        <w:t>Post</w:t>
      </w:r>
      <w:r w:rsidRPr="00120C6C">
        <w:rPr>
          <w:rFonts w:asciiTheme="minorHAnsi" w:hAnsiTheme="minorHAnsi" w:cs="Arial"/>
          <w:highlight w:val="yellow"/>
        </w:rPr>
        <w:t>nr</w:t>
      </w:r>
      <w:proofErr w:type="spellEnd"/>
      <w:r w:rsidRPr="00120C6C">
        <w:rPr>
          <w:rFonts w:asciiTheme="minorHAnsi" w:hAnsiTheme="minorHAnsi" w:cs="Arial"/>
          <w:highlight w:val="yellow"/>
        </w:rPr>
        <w:t>. og –</w:t>
      </w:r>
      <w:r w:rsidR="00D7129D" w:rsidRPr="00120C6C">
        <w:rPr>
          <w:rFonts w:asciiTheme="minorHAnsi" w:hAnsiTheme="minorHAnsi" w:cs="Arial"/>
          <w:highlight w:val="yellow"/>
        </w:rPr>
        <w:t>sted</w:t>
      </w:r>
      <w:r w:rsidRPr="00120C6C">
        <w:rPr>
          <w:rFonts w:asciiTheme="minorHAnsi" w:hAnsiTheme="minorHAnsi" w:cs="Arial"/>
        </w:rPr>
        <w:t>]</w:t>
      </w:r>
    </w:p>
    <w:p w14:paraId="221B8906" w14:textId="77777777" w:rsidR="00D7129D" w:rsidRPr="00120C6C" w:rsidRDefault="00D7129D" w:rsidP="00A72694">
      <w:pPr>
        <w:rPr>
          <w:rFonts w:asciiTheme="minorHAnsi" w:hAnsiTheme="minorHAnsi" w:cs="Arial"/>
        </w:rPr>
      </w:pPr>
    </w:p>
    <w:p w14:paraId="1564615B" w14:textId="77777777" w:rsidR="00D7129D" w:rsidRPr="00120C6C" w:rsidRDefault="00FF7C14" w:rsidP="00A72694">
      <w:pPr>
        <w:pStyle w:val="Overskrift1"/>
        <w:rPr>
          <w:rFonts w:asciiTheme="minorHAnsi" w:hAnsiTheme="minorHAnsi"/>
        </w:rPr>
      </w:pPr>
      <w:r w:rsidRPr="00120C6C">
        <w:rPr>
          <w:rFonts w:asciiTheme="minorHAnsi" w:hAnsiTheme="minorHAnsi"/>
        </w:rPr>
        <w:t>Tilbudsbrev</w:t>
      </w:r>
    </w:p>
    <w:p w14:paraId="46F7A00C" w14:textId="77777777" w:rsidR="00D7129D" w:rsidRPr="00120C6C" w:rsidRDefault="00D7129D" w:rsidP="00A72694">
      <w:pPr>
        <w:rPr>
          <w:rFonts w:asciiTheme="minorHAnsi" w:hAnsiTheme="minorHAnsi"/>
        </w:rPr>
      </w:pPr>
    </w:p>
    <w:p w14:paraId="24C3CAD9" w14:textId="7C921BD6" w:rsidR="00D7129D" w:rsidRPr="00120C6C" w:rsidRDefault="00FF7C14" w:rsidP="00443DD5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 xml:space="preserve">Vi leverer med dette tilbud </w:t>
      </w:r>
      <w:r w:rsidR="00A72694" w:rsidRPr="00120C6C">
        <w:rPr>
          <w:rFonts w:asciiTheme="minorHAnsi" w:hAnsiTheme="minorHAnsi"/>
        </w:rPr>
        <w:t xml:space="preserve">i </w:t>
      </w:r>
      <w:r w:rsidR="00C678A6">
        <w:rPr>
          <w:rFonts w:asciiTheme="minorHAnsi" w:hAnsiTheme="minorHAnsi"/>
        </w:rPr>
        <w:t xml:space="preserve">anbudskonkurransen om </w:t>
      </w:r>
      <w:r w:rsidR="007A5A84" w:rsidRPr="007A5A84">
        <w:rPr>
          <w:rFonts w:asciiTheme="minorHAnsi" w:hAnsiTheme="minorHAnsi"/>
          <w:highlight w:val="yellow"/>
        </w:rPr>
        <w:t>xxx</w:t>
      </w:r>
    </w:p>
    <w:p w14:paraId="06499C2F" w14:textId="77777777" w:rsidR="00A72694" w:rsidRPr="00120C6C" w:rsidRDefault="00A72694" w:rsidP="00A72694">
      <w:pPr>
        <w:rPr>
          <w:rFonts w:asciiTheme="minorHAnsi" w:hAnsiTheme="minorHAnsi"/>
        </w:rPr>
      </w:pPr>
    </w:p>
    <w:p w14:paraId="50F97723" w14:textId="77777777" w:rsidR="00A72694" w:rsidRPr="00120C6C" w:rsidRDefault="00AF37FA" w:rsidP="00A72694">
      <w:pPr>
        <w:rPr>
          <w:rFonts w:asciiTheme="minorHAnsi" w:hAnsiTheme="minorHAnsi"/>
          <w:b/>
        </w:rPr>
      </w:pPr>
      <w:r w:rsidRPr="00120C6C">
        <w:rPr>
          <w:rFonts w:asciiTheme="minorHAnsi" w:hAnsiTheme="minorHAnsi"/>
          <w:b/>
        </w:rPr>
        <w:t>Tilbyders kontaktinformasjon:</w:t>
      </w:r>
    </w:p>
    <w:p w14:paraId="0D5C5F2C" w14:textId="77777777" w:rsidR="00A72694" w:rsidRPr="00120C6C" w:rsidRDefault="00A72694" w:rsidP="00A72694">
      <w:pPr>
        <w:rPr>
          <w:rFonts w:asciiTheme="minorHAnsi" w:hAnsiTheme="minorHAns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85"/>
        <w:gridCol w:w="6415"/>
      </w:tblGrid>
      <w:tr w:rsidR="00A72694" w:rsidRPr="00120C6C" w14:paraId="3F805CCD" w14:textId="77777777" w:rsidTr="003F7705">
        <w:tc>
          <w:tcPr>
            <w:tcW w:w="3085" w:type="dxa"/>
          </w:tcPr>
          <w:p w14:paraId="2BBBCC37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Navn tilbyder:</w:t>
            </w:r>
          </w:p>
        </w:tc>
        <w:tc>
          <w:tcPr>
            <w:tcW w:w="6415" w:type="dxa"/>
          </w:tcPr>
          <w:p w14:paraId="5E961A6B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navn]</w:t>
            </w:r>
          </w:p>
        </w:tc>
      </w:tr>
      <w:tr w:rsidR="00A72694" w:rsidRPr="00120C6C" w14:paraId="1410E90E" w14:textId="77777777" w:rsidTr="003F7705">
        <w:tc>
          <w:tcPr>
            <w:tcW w:w="3085" w:type="dxa"/>
          </w:tcPr>
          <w:p w14:paraId="3A750DD3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Organisasjonsnummer:</w:t>
            </w:r>
          </w:p>
        </w:tc>
        <w:tc>
          <w:tcPr>
            <w:tcW w:w="6415" w:type="dxa"/>
          </w:tcPr>
          <w:p w14:paraId="37A019F7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 xml:space="preserve">[Sett inn </w:t>
            </w:r>
            <w:proofErr w:type="spellStart"/>
            <w:r w:rsidRPr="00120C6C">
              <w:rPr>
                <w:rFonts w:asciiTheme="minorHAnsi" w:hAnsiTheme="minorHAnsi"/>
                <w:highlight w:val="yellow"/>
              </w:rPr>
              <w:t>organisasjonsnr</w:t>
            </w:r>
            <w:proofErr w:type="spellEnd"/>
            <w:r w:rsidRPr="00120C6C">
              <w:rPr>
                <w:rFonts w:asciiTheme="minorHAnsi" w:hAnsiTheme="minorHAnsi"/>
                <w:highlight w:val="yellow"/>
              </w:rPr>
              <w:t>.]</w:t>
            </w:r>
          </w:p>
        </w:tc>
      </w:tr>
      <w:tr w:rsidR="00A72694" w:rsidRPr="00120C6C" w14:paraId="1B7E3EB4" w14:textId="77777777" w:rsidTr="003F7705">
        <w:tc>
          <w:tcPr>
            <w:tcW w:w="3085" w:type="dxa"/>
          </w:tcPr>
          <w:p w14:paraId="67C98D22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Adresse:</w:t>
            </w:r>
          </w:p>
        </w:tc>
        <w:tc>
          <w:tcPr>
            <w:tcW w:w="6415" w:type="dxa"/>
          </w:tcPr>
          <w:p w14:paraId="3A384365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postadresse]</w:t>
            </w:r>
          </w:p>
        </w:tc>
      </w:tr>
      <w:tr w:rsidR="00A72694" w:rsidRPr="00120C6C" w14:paraId="352004E3" w14:textId="77777777" w:rsidTr="003F7705">
        <w:tc>
          <w:tcPr>
            <w:tcW w:w="3085" w:type="dxa"/>
          </w:tcPr>
          <w:p w14:paraId="55383E08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proofErr w:type="spellStart"/>
            <w:r w:rsidRPr="00120C6C">
              <w:rPr>
                <w:rFonts w:asciiTheme="minorHAnsi" w:hAnsiTheme="minorHAnsi"/>
                <w:b/>
              </w:rPr>
              <w:t>Postnr</w:t>
            </w:r>
            <w:proofErr w:type="spellEnd"/>
            <w:r w:rsidRPr="00120C6C">
              <w:rPr>
                <w:rFonts w:asciiTheme="minorHAnsi" w:hAnsiTheme="minorHAnsi"/>
                <w:b/>
              </w:rPr>
              <w:t>. og poststed:</w:t>
            </w:r>
          </w:p>
        </w:tc>
        <w:tc>
          <w:tcPr>
            <w:tcW w:w="6415" w:type="dxa"/>
          </w:tcPr>
          <w:p w14:paraId="69B08D0C" w14:textId="77777777" w:rsidR="00A72694" w:rsidRPr="00120C6C" w:rsidRDefault="00AA6279" w:rsidP="00AA6279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postnummer og sted]</w:t>
            </w:r>
          </w:p>
        </w:tc>
      </w:tr>
      <w:tr w:rsidR="00A72694" w:rsidRPr="00120C6C" w14:paraId="1C270597" w14:textId="77777777" w:rsidTr="003F7705">
        <w:tc>
          <w:tcPr>
            <w:tcW w:w="3085" w:type="dxa"/>
          </w:tcPr>
          <w:p w14:paraId="28685826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Kontaktperson:</w:t>
            </w:r>
          </w:p>
        </w:tc>
        <w:tc>
          <w:tcPr>
            <w:tcW w:w="6415" w:type="dxa"/>
          </w:tcPr>
          <w:p w14:paraId="460A81EC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 på kontaktperson for tilbudet]</w:t>
            </w:r>
          </w:p>
        </w:tc>
      </w:tr>
      <w:tr w:rsidR="00A72694" w:rsidRPr="00120C6C" w14:paraId="308DD1EB" w14:textId="77777777" w:rsidTr="003F7705">
        <w:tc>
          <w:tcPr>
            <w:tcW w:w="3085" w:type="dxa"/>
          </w:tcPr>
          <w:p w14:paraId="200E36F1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Telefonnummer</w:t>
            </w:r>
          </w:p>
        </w:tc>
        <w:tc>
          <w:tcPr>
            <w:tcW w:w="6415" w:type="dxa"/>
          </w:tcPr>
          <w:p w14:paraId="5C5E8128" w14:textId="77777777" w:rsidR="00A72694" w:rsidRPr="00120C6C" w:rsidRDefault="00AA6279" w:rsidP="00AA6279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direkte telefonnummer til kontaktperson]</w:t>
            </w:r>
          </w:p>
        </w:tc>
      </w:tr>
      <w:tr w:rsidR="00A72694" w:rsidRPr="00120C6C" w14:paraId="58845BB5" w14:textId="77777777" w:rsidTr="003F7705">
        <w:tc>
          <w:tcPr>
            <w:tcW w:w="3085" w:type="dxa"/>
          </w:tcPr>
          <w:p w14:paraId="4BBAFDE9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E-post:</w:t>
            </w:r>
          </w:p>
        </w:tc>
        <w:tc>
          <w:tcPr>
            <w:tcW w:w="6415" w:type="dxa"/>
          </w:tcPr>
          <w:p w14:paraId="5FABAFCE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e-post til kontaktperson]</w:t>
            </w:r>
          </w:p>
        </w:tc>
      </w:tr>
    </w:tbl>
    <w:p w14:paraId="68BF21D7" w14:textId="4D378B48" w:rsidR="00A72694" w:rsidRDefault="00A72694" w:rsidP="00A72694">
      <w:pPr>
        <w:rPr>
          <w:rFonts w:asciiTheme="minorHAnsi" w:hAnsiTheme="minorHAnsi"/>
          <w:b/>
        </w:rPr>
      </w:pPr>
    </w:p>
    <w:p w14:paraId="2943E95F" w14:textId="0D973FA8" w:rsidR="005F2F20" w:rsidRDefault="00C678A6" w:rsidP="003A6B93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Følgende bekreftes av leverandør: </w:t>
      </w:r>
    </w:p>
    <w:p w14:paraId="7E71C60D" w14:textId="6DC7DF80" w:rsidR="00C678A6" w:rsidRDefault="00C678A6" w:rsidP="003A6B93">
      <w:pPr>
        <w:rPr>
          <w:rFonts w:asciiTheme="minorHAnsi" w:hAnsiTheme="minorHAns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88"/>
        <w:gridCol w:w="1276"/>
      </w:tblGrid>
      <w:tr w:rsidR="00C678A6" w14:paraId="2738CA2E" w14:textId="77777777" w:rsidTr="0079413D">
        <w:trPr>
          <w:trHeight w:val="292"/>
        </w:trPr>
        <w:tc>
          <w:tcPr>
            <w:tcW w:w="8188" w:type="dxa"/>
          </w:tcPr>
          <w:p w14:paraId="2B7B314B" w14:textId="7DB2BE71" w:rsidR="00C678A6" w:rsidRPr="00E01E9D" w:rsidRDefault="00C678A6" w:rsidP="00CC4BDC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Uttalelse</w:t>
            </w:r>
          </w:p>
        </w:tc>
        <w:tc>
          <w:tcPr>
            <w:tcW w:w="1276" w:type="dxa"/>
          </w:tcPr>
          <w:p w14:paraId="301EC358" w14:textId="77777777" w:rsidR="00C678A6" w:rsidRPr="00E01E9D" w:rsidRDefault="00C678A6" w:rsidP="00CC4BDC">
            <w:pPr>
              <w:rPr>
                <w:rFonts w:asciiTheme="minorHAnsi" w:hAnsiTheme="minorHAnsi"/>
                <w:b/>
              </w:rPr>
            </w:pPr>
            <w:r w:rsidRPr="00E01E9D">
              <w:rPr>
                <w:rFonts w:asciiTheme="minorHAnsi" w:hAnsiTheme="minorHAnsi"/>
                <w:b/>
              </w:rPr>
              <w:t>Sett kryss</w:t>
            </w:r>
          </w:p>
        </w:tc>
      </w:tr>
      <w:tr w:rsidR="00C678A6" w14:paraId="1FD90F42" w14:textId="77777777" w:rsidTr="00C678A6">
        <w:trPr>
          <w:trHeight w:val="306"/>
        </w:trPr>
        <w:tc>
          <w:tcPr>
            <w:tcW w:w="8188" w:type="dxa"/>
          </w:tcPr>
          <w:p w14:paraId="26B2AF4E" w14:textId="77777777" w:rsidR="00C678A6" w:rsidRDefault="00C678A6" w:rsidP="00CC4BDC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</w:rPr>
              <w:t xml:space="preserve">Det bekreftes at tilbudet vedstås frem til vedståelsesfristens utløp som oppgitt i konkurransegrunnlaget, evt. frem til </w:t>
            </w:r>
            <w:proofErr w:type="spellStart"/>
            <w:r w:rsidRPr="00120C6C">
              <w:rPr>
                <w:rFonts w:asciiTheme="minorHAnsi" w:hAnsiTheme="minorHAnsi"/>
              </w:rPr>
              <w:t>kontraktssignering</w:t>
            </w:r>
            <w:proofErr w:type="spellEnd"/>
            <w:r w:rsidRPr="00120C6C">
              <w:rPr>
                <w:rFonts w:asciiTheme="minorHAnsi" w:hAnsiTheme="minorHAnsi"/>
              </w:rPr>
              <w:t xml:space="preserve"> dersom det skjer før.</w:t>
            </w:r>
          </w:p>
          <w:p w14:paraId="4DD5F76C" w14:textId="13BF231C" w:rsidR="00C678A6" w:rsidRPr="00E01E9D" w:rsidRDefault="00C678A6" w:rsidP="00CC4BDC">
            <w:pPr>
              <w:rPr>
                <w:rFonts w:asciiTheme="minorHAnsi" w:hAnsiTheme="minorHAnsi"/>
              </w:rPr>
            </w:pPr>
          </w:p>
        </w:tc>
        <w:sdt>
          <w:sdtPr>
            <w:rPr>
              <w:rFonts w:cs="Arial"/>
            </w:rPr>
            <w:id w:val="-12273728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</w:tcPr>
              <w:p w14:paraId="2481BA69" w14:textId="77777777" w:rsidR="00C678A6" w:rsidRPr="0029660B" w:rsidRDefault="00C678A6" w:rsidP="00CC4BDC">
                <w:pPr>
                  <w:jc w:val="center"/>
                  <w:rPr>
                    <w:rFonts w:cs="Arial"/>
                  </w:rPr>
                </w:pPr>
                <w:r w:rsidRPr="0029660B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C678A6" w14:paraId="11DEB7AB" w14:textId="77777777" w:rsidTr="00C678A6">
        <w:trPr>
          <w:trHeight w:val="292"/>
        </w:trPr>
        <w:tc>
          <w:tcPr>
            <w:tcW w:w="8188" w:type="dxa"/>
          </w:tcPr>
          <w:p w14:paraId="760F17FB" w14:textId="462B7F42" w:rsidR="00C678A6" w:rsidRDefault="00C678A6" w:rsidP="00C678A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Det bekreftes at</w:t>
            </w:r>
            <w:r w:rsidR="005C3A96">
              <w:rPr>
                <w:rFonts w:asciiTheme="minorHAnsi" w:hAnsiTheme="minorHAnsi"/>
              </w:rPr>
              <w:t xml:space="preserve"> alle</w:t>
            </w:r>
            <w:r>
              <w:rPr>
                <w:rFonts w:asciiTheme="minorHAnsi" w:hAnsiTheme="minorHAnsi"/>
              </w:rPr>
              <w:t xml:space="preserve"> kvalifikasjonskravene er oppfylt</w:t>
            </w:r>
            <w:r w:rsidR="005C3A96">
              <w:rPr>
                <w:rFonts w:asciiTheme="minorHAnsi" w:hAnsiTheme="minorHAnsi"/>
              </w:rPr>
              <w:t xml:space="preserve"> og vil dokumenters på forespørsel.</w:t>
            </w:r>
          </w:p>
          <w:p w14:paraId="44197DD0" w14:textId="77777777" w:rsidR="00C678A6" w:rsidRPr="00E01E9D" w:rsidRDefault="00C678A6" w:rsidP="00CC4BDC">
            <w:pPr>
              <w:rPr>
                <w:rFonts w:asciiTheme="minorHAnsi" w:hAnsiTheme="minorHAnsi"/>
              </w:rPr>
            </w:pPr>
          </w:p>
        </w:tc>
        <w:sdt>
          <w:sdtPr>
            <w:rPr>
              <w:rFonts w:cs="Arial"/>
            </w:rPr>
            <w:id w:val="-789515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</w:tcPr>
              <w:p w14:paraId="20FC809C" w14:textId="77777777" w:rsidR="00C678A6" w:rsidRPr="0029660B" w:rsidRDefault="00C678A6" w:rsidP="00CC4BDC">
                <w:pPr>
                  <w:jc w:val="center"/>
                  <w:rPr>
                    <w:rFonts w:cs="Arial"/>
                  </w:rPr>
                </w:pPr>
                <w:r w:rsidRPr="0029660B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C678A6" w14:paraId="304E7D5F" w14:textId="77777777" w:rsidTr="00C678A6">
        <w:trPr>
          <w:trHeight w:val="292"/>
        </w:trPr>
        <w:tc>
          <w:tcPr>
            <w:tcW w:w="8188" w:type="dxa"/>
          </w:tcPr>
          <w:p w14:paraId="7F5E772C" w14:textId="77777777" w:rsidR="00C678A6" w:rsidRPr="00120C6C" w:rsidRDefault="00C678A6" w:rsidP="00C678A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Det bekreftes at eventuelle avvik i tilbudet er oppgitt i vedlegg 3.</w:t>
            </w:r>
          </w:p>
          <w:p w14:paraId="5193B509" w14:textId="77777777" w:rsidR="00C678A6" w:rsidRPr="00E01E9D" w:rsidRDefault="00C678A6" w:rsidP="00CC4BDC">
            <w:pPr>
              <w:rPr>
                <w:rFonts w:asciiTheme="minorHAnsi" w:hAnsiTheme="minorHAnsi"/>
              </w:rPr>
            </w:pPr>
          </w:p>
        </w:tc>
        <w:sdt>
          <w:sdtPr>
            <w:rPr>
              <w:rFonts w:cs="Arial"/>
            </w:rPr>
            <w:id w:val="8059763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</w:tcPr>
              <w:p w14:paraId="2A94FA2E" w14:textId="1BE9AE5A" w:rsidR="00C678A6" w:rsidRDefault="00C678A6" w:rsidP="00CC4BDC">
                <w:pPr>
                  <w:jc w:val="center"/>
                  <w:rPr>
                    <w:rFonts w:cs="Arial"/>
                  </w:rPr>
                </w:pPr>
                <w:r w:rsidRPr="0029660B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A96" w14:paraId="1332EBD9" w14:textId="77777777" w:rsidTr="00C678A6">
        <w:trPr>
          <w:trHeight w:val="292"/>
        </w:trPr>
        <w:tc>
          <w:tcPr>
            <w:tcW w:w="8188" w:type="dxa"/>
          </w:tcPr>
          <w:p w14:paraId="08651BAD" w14:textId="4AD46662" w:rsidR="005C3A96" w:rsidRDefault="005C3A96" w:rsidP="00C678A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Det bekreftes at tilbudet består av de elementer opplistet under konkurransegrunnlagets pkt. 7.</w:t>
            </w:r>
          </w:p>
        </w:tc>
        <w:sdt>
          <w:sdtPr>
            <w:rPr>
              <w:rFonts w:cs="Arial"/>
            </w:rPr>
            <w:id w:val="1000847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</w:tcPr>
              <w:p w14:paraId="29E361FD" w14:textId="1EE20521" w:rsidR="005C3A96" w:rsidRDefault="005C3A96" w:rsidP="00CC4BDC">
                <w:pPr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</w:tbl>
    <w:p w14:paraId="597AFE24" w14:textId="77777777" w:rsidR="003A6B93" w:rsidRPr="00120C6C" w:rsidRDefault="003A6B93" w:rsidP="003A6B93">
      <w:pPr>
        <w:rPr>
          <w:rFonts w:asciiTheme="minorHAnsi" w:hAnsiTheme="minorHAnsi"/>
        </w:rPr>
      </w:pPr>
    </w:p>
    <w:p w14:paraId="5E749D31" w14:textId="77777777" w:rsidR="003A6B93" w:rsidRPr="00120C6C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Vi ser frem til å høre fra dere.</w:t>
      </w:r>
    </w:p>
    <w:p w14:paraId="7491EDE2" w14:textId="77777777" w:rsidR="003A6B93" w:rsidRPr="00120C6C" w:rsidRDefault="003A6B93" w:rsidP="003A6B93">
      <w:pPr>
        <w:rPr>
          <w:rFonts w:asciiTheme="minorHAnsi" w:hAnsiTheme="minorHAnsi"/>
        </w:rPr>
      </w:pPr>
    </w:p>
    <w:p w14:paraId="1D5FF31C" w14:textId="77777777" w:rsidR="003A6B93" w:rsidRPr="00120C6C" w:rsidRDefault="003A6B93" w:rsidP="003A6B93">
      <w:pPr>
        <w:rPr>
          <w:rFonts w:asciiTheme="minorHAnsi" w:hAnsiTheme="minorHAnsi"/>
        </w:rPr>
      </w:pPr>
    </w:p>
    <w:p w14:paraId="04FE4454" w14:textId="16B6A7BF" w:rsidR="003A6B93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Med vennlig hilsen</w:t>
      </w:r>
    </w:p>
    <w:p w14:paraId="784E062D" w14:textId="644FEA9A" w:rsidR="00E01E9D" w:rsidRDefault="00E01E9D" w:rsidP="003A6B93">
      <w:pPr>
        <w:rPr>
          <w:rFonts w:asciiTheme="minorHAnsi" w:hAnsiTheme="minorHAnsi"/>
        </w:rPr>
      </w:pPr>
    </w:p>
    <w:p w14:paraId="51BACD7C" w14:textId="77777777" w:rsidR="00E01E9D" w:rsidRDefault="00E01E9D" w:rsidP="003A6B93">
      <w:pPr>
        <w:rPr>
          <w:rFonts w:asciiTheme="minorHAnsi" w:hAnsiTheme="minorHAnsi"/>
        </w:rPr>
      </w:pPr>
    </w:p>
    <w:p w14:paraId="2E258B58" w14:textId="3B584FE1" w:rsidR="00E01E9D" w:rsidRPr="00120C6C" w:rsidRDefault="00E01E9D" w:rsidP="003A6B93">
      <w:pPr>
        <w:rPr>
          <w:rFonts w:asciiTheme="minorHAnsi" w:hAnsiTheme="minorHAnsi"/>
        </w:rPr>
      </w:pPr>
      <w:r>
        <w:rPr>
          <w:rFonts w:asciiTheme="minorHAnsi" w:hAnsiTheme="minorHAnsi"/>
        </w:rPr>
        <w:t>_________________________________________</w:t>
      </w:r>
    </w:p>
    <w:p w14:paraId="2990051C" w14:textId="77777777" w:rsidR="003A6B93" w:rsidRPr="00120C6C" w:rsidRDefault="003A6B93" w:rsidP="003A6B93">
      <w:pPr>
        <w:rPr>
          <w:rFonts w:asciiTheme="minorHAnsi" w:hAnsiTheme="minorHAnsi"/>
        </w:rPr>
      </w:pPr>
    </w:p>
    <w:p w14:paraId="1520DEAA" w14:textId="77777777" w:rsidR="003A6B93" w:rsidRPr="00120C6C" w:rsidRDefault="003A6B93" w:rsidP="003A6B93">
      <w:pPr>
        <w:rPr>
          <w:rFonts w:asciiTheme="minorHAnsi" w:hAnsiTheme="minorHAnsi"/>
          <w:highlight w:val="yellow"/>
        </w:rPr>
      </w:pPr>
      <w:r w:rsidRPr="00120C6C">
        <w:rPr>
          <w:rFonts w:asciiTheme="minorHAnsi" w:hAnsiTheme="minorHAnsi"/>
          <w:highlight w:val="yellow"/>
        </w:rPr>
        <w:t>[NN]</w:t>
      </w:r>
    </w:p>
    <w:p w14:paraId="290ACAEB" w14:textId="2A7D1478" w:rsidR="003A6B93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  <w:highlight w:val="yellow"/>
        </w:rPr>
        <w:t>[Tittel]</w:t>
      </w:r>
    </w:p>
    <w:p w14:paraId="1B87140A" w14:textId="77777777" w:rsidR="00C518FD" w:rsidRDefault="00C518FD" w:rsidP="003A6B93">
      <w:pPr>
        <w:rPr>
          <w:rFonts w:asciiTheme="minorHAnsi" w:hAnsiTheme="minorHAnsi"/>
        </w:rPr>
      </w:pPr>
    </w:p>
    <w:p w14:paraId="7895EB9E" w14:textId="2A9D463A" w:rsidR="00C518FD" w:rsidRPr="00C518FD" w:rsidRDefault="00E902AA" w:rsidP="00C518FD">
      <w:pPr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  <w:highlight w:val="yellow"/>
        </w:rPr>
        <w:t>[</w:t>
      </w:r>
      <w:r w:rsidR="00C518FD" w:rsidRPr="00C518FD">
        <w:rPr>
          <w:rFonts w:asciiTheme="minorHAnsi" w:hAnsiTheme="minorHAnsi"/>
          <w:i/>
          <w:iCs/>
          <w:highlight w:val="yellow"/>
        </w:rPr>
        <w:t>Tilbudsbrevet skal undertegnes av en som har fullmakt til å pådra leverandøren forplikte</w:t>
      </w:r>
      <w:r w:rsidR="00C518FD" w:rsidRPr="00E902AA">
        <w:rPr>
          <w:rFonts w:asciiTheme="minorHAnsi" w:hAnsiTheme="minorHAnsi"/>
          <w:i/>
          <w:iCs/>
          <w:highlight w:val="yellow"/>
        </w:rPr>
        <w:t>lser</w:t>
      </w:r>
      <w:r w:rsidRPr="00E902AA">
        <w:rPr>
          <w:rFonts w:asciiTheme="minorHAnsi" w:hAnsiTheme="minorHAnsi"/>
          <w:i/>
          <w:iCs/>
          <w:highlight w:val="yellow"/>
        </w:rPr>
        <w:t>]</w:t>
      </w:r>
    </w:p>
    <w:p w14:paraId="365F142E" w14:textId="77777777" w:rsidR="00C518FD" w:rsidRPr="00120C6C" w:rsidRDefault="00C518FD" w:rsidP="003A6B93">
      <w:pPr>
        <w:rPr>
          <w:rFonts w:asciiTheme="minorHAnsi" w:hAnsiTheme="minorHAnsi"/>
        </w:rPr>
      </w:pPr>
    </w:p>
    <w:sectPr w:rsidR="00C518FD" w:rsidRPr="00120C6C" w:rsidSect="00046C9A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D1B16" w14:textId="77777777" w:rsidR="00060505" w:rsidRDefault="00060505" w:rsidP="00D7129D">
      <w:r>
        <w:separator/>
      </w:r>
    </w:p>
  </w:endnote>
  <w:endnote w:type="continuationSeparator" w:id="0">
    <w:p w14:paraId="3EE43AC5" w14:textId="77777777" w:rsidR="00060505" w:rsidRDefault="00060505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70FB9" w14:textId="77777777" w:rsidR="00060505" w:rsidRDefault="00060505" w:rsidP="00D7129D">
      <w:r>
        <w:separator/>
      </w:r>
    </w:p>
  </w:footnote>
  <w:footnote w:type="continuationSeparator" w:id="0">
    <w:p w14:paraId="2B8336D3" w14:textId="77777777" w:rsidR="00060505" w:rsidRDefault="00060505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6C9FF" w14:textId="4E019739" w:rsidR="00E01E9D" w:rsidRPr="005E4FCC" w:rsidRDefault="005E4FCC" w:rsidP="005A02BC">
    <w:pPr>
      <w:pStyle w:val="Topptekst"/>
      <w:rPr>
        <w:rFonts w:asciiTheme="minorHAnsi" w:hAnsiTheme="minorHAnsi" w:cstheme="minorHAnsi"/>
      </w:rPr>
    </w:pPr>
    <w:r>
      <w:rPr>
        <w:rFonts w:asciiTheme="minorHAnsi" w:hAnsiTheme="minorHAnsi" w:cstheme="minorHAnsi"/>
        <w:noProof/>
      </w:rPr>
      <w:drawing>
        <wp:anchor distT="0" distB="0" distL="114300" distR="114300" simplePos="0" relativeHeight="251658240" behindDoc="1" locked="0" layoutInCell="1" allowOverlap="1" wp14:anchorId="78F45A83" wp14:editId="2EDE6A54">
          <wp:simplePos x="0" y="0"/>
          <wp:positionH relativeFrom="column">
            <wp:posOffset>5524958</wp:posOffset>
          </wp:positionH>
          <wp:positionV relativeFrom="paragraph">
            <wp:posOffset>-285184</wp:posOffset>
          </wp:positionV>
          <wp:extent cx="1096645" cy="277495"/>
          <wp:effectExtent l="0" t="0" r="8255" b="8255"/>
          <wp:wrapTopAndBottom/>
          <wp:docPr id="1931686610" name="Bilde 1" descr="https://innsida.ntnu.no/documents/10157/3573032/logo_ntnu_bokm.png/03c40305-230c-4dbe-8ae5-fb7930e355d4?t=13868539270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 descr="https://innsida.ntnu.no/documents/10157/3573032/logo_ntnu_bokm.png/03c40305-230c-4dbe-8ae5-fb7930e355d4?t=138685392704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6645" cy="277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C3F8F" w:rsidRPr="005E4FCC">
      <w:rPr>
        <w:rFonts w:asciiTheme="minorHAnsi" w:hAnsiTheme="minorHAnsi" w:cstheme="minorHAnsi"/>
      </w:rPr>
      <w:t xml:space="preserve">Konkurransegrunnlag – Kommunikasjonstjenester for realfagsrekruttering, </w:t>
    </w:r>
    <w:r w:rsidR="00E01E9D" w:rsidRPr="005E4FCC">
      <w:rPr>
        <w:rFonts w:asciiTheme="minorHAnsi" w:hAnsiTheme="minorHAnsi" w:cstheme="minorHAnsi"/>
      </w:rPr>
      <w:t>Vedlegg 1</w:t>
    </w:r>
    <w:r w:rsidR="005C3F8F" w:rsidRPr="005E4FCC">
      <w:rPr>
        <w:rFonts w:asciiTheme="minorHAnsi" w:hAnsiTheme="minorHAnsi" w:cstheme="minorHAnsi"/>
      </w:rPr>
      <w:t>_</w:t>
    </w:r>
    <w:r w:rsidR="00E01E9D" w:rsidRPr="005E4FCC">
      <w:rPr>
        <w:rFonts w:asciiTheme="minorHAnsi" w:hAnsiTheme="minorHAnsi" w:cstheme="minorHAnsi"/>
      </w:rPr>
      <w:t>Tilbudsbrev</w:t>
    </w:r>
    <w:r>
      <w:rPr>
        <w:rFonts w:asciiTheme="minorHAnsi" w:hAnsiTheme="minorHAnsi" w:cstheme="minorHAnsi"/>
      </w:rPr>
      <w:t xml:space="preserve"> </w:t>
    </w:r>
    <w:r w:rsidR="005A02BC">
      <w:rPr>
        <w:rFonts w:asciiTheme="minorHAnsi" w:hAnsiTheme="minorHAnsi" w:cstheme="minorHAnsi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283825B0"/>
    <w:multiLevelType w:val="hybridMultilevel"/>
    <w:tmpl w:val="0388BC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8F2732"/>
    <w:multiLevelType w:val="hybridMultilevel"/>
    <w:tmpl w:val="0388BC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6876711">
    <w:abstractNumId w:val="0"/>
  </w:num>
  <w:num w:numId="2" w16cid:durableId="1498423159">
    <w:abstractNumId w:val="2"/>
  </w:num>
  <w:num w:numId="3" w16cid:durableId="7567808">
    <w:abstractNumId w:val="3"/>
  </w:num>
  <w:num w:numId="4" w16cid:durableId="13866796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2F20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06CD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6C9A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505"/>
    <w:rsid w:val="00060AB4"/>
    <w:rsid w:val="00063704"/>
    <w:rsid w:val="000642F6"/>
    <w:rsid w:val="00066652"/>
    <w:rsid w:val="000669DA"/>
    <w:rsid w:val="00066BB1"/>
    <w:rsid w:val="00067DEF"/>
    <w:rsid w:val="00070EC9"/>
    <w:rsid w:val="00071AC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F72"/>
    <w:rsid w:val="000C2353"/>
    <w:rsid w:val="000C26EB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465C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C6C"/>
    <w:rsid w:val="00120F70"/>
    <w:rsid w:val="001214E7"/>
    <w:rsid w:val="00121515"/>
    <w:rsid w:val="00122A27"/>
    <w:rsid w:val="00124ABD"/>
    <w:rsid w:val="001253F5"/>
    <w:rsid w:val="00125A17"/>
    <w:rsid w:val="0012725E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548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0FB8"/>
    <w:rsid w:val="001926A3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98C"/>
    <w:rsid w:val="001F7A7A"/>
    <w:rsid w:val="001F7CF9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1C4F"/>
    <w:rsid w:val="0022374A"/>
    <w:rsid w:val="00223861"/>
    <w:rsid w:val="002244D9"/>
    <w:rsid w:val="002262FE"/>
    <w:rsid w:val="002301B5"/>
    <w:rsid w:val="00230C68"/>
    <w:rsid w:val="00232690"/>
    <w:rsid w:val="00232B7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821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3EC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781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64A9"/>
    <w:rsid w:val="00317589"/>
    <w:rsid w:val="00317D60"/>
    <w:rsid w:val="003206CF"/>
    <w:rsid w:val="00321FA1"/>
    <w:rsid w:val="003224F3"/>
    <w:rsid w:val="0032280F"/>
    <w:rsid w:val="003234B4"/>
    <w:rsid w:val="00323637"/>
    <w:rsid w:val="00323687"/>
    <w:rsid w:val="00325C6B"/>
    <w:rsid w:val="00327692"/>
    <w:rsid w:val="00327F47"/>
    <w:rsid w:val="00330294"/>
    <w:rsid w:val="00330E56"/>
    <w:rsid w:val="0033229C"/>
    <w:rsid w:val="00332407"/>
    <w:rsid w:val="00333459"/>
    <w:rsid w:val="003336E0"/>
    <w:rsid w:val="00333B34"/>
    <w:rsid w:val="00334172"/>
    <w:rsid w:val="0033470F"/>
    <w:rsid w:val="00334AA5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54B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B5C3A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0C73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4FD3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3DD5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4EC"/>
    <w:rsid w:val="00451AFE"/>
    <w:rsid w:val="00453696"/>
    <w:rsid w:val="0045798A"/>
    <w:rsid w:val="00457997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0E2E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3A29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043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2BC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3A96"/>
    <w:rsid w:val="005C3F8F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4FCC"/>
    <w:rsid w:val="005E5155"/>
    <w:rsid w:val="005E5830"/>
    <w:rsid w:val="005E5871"/>
    <w:rsid w:val="005E616A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5FA1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B65"/>
    <w:rsid w:val="006F7E54"/>
    <w:rsid w:val="007004B8"/>
    <w:rsid w:val="0070187A"/>
    <w:rsid w:val="007019FE"/>
    <w:rsid w:val="00701C8C"/>
    <w:rsid w:val="00702105"/>
    <w:rsid w:val="007024EC"/>
    <w:rsid w:val="007034E1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1A4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312FC"/>
    <w:rsid w:val="007339A0"/>
    <w:rsid w:val="00733A1F"/>
    <w:rsid w:val="00733AFA"/>
    <w:rsid w:val="007363D0"/>
    <w:rsid w:val="00736EBF"/>
    <w:rsid w:val="007372FC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01C9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84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C6478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6FA7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67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0A21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3BEA"/>
    <w:rsid w:val="008A40C3"/>
    <w:rsid w:val="008A52C5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137C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A1D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2A00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13A2"/>
    <w:rsid w:val="00A21834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2F8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56B6"/>
    <w:rsid w:val="00B56996"/>
    <w:rsid w:val="00B57642"/>
    <w:rsid w:val="00B57ABB"/>
    <w:rsid w:val="00B57CA0"/>
    <w:rsid w:val="00B6016B"/>
    <w:rsid w:val="00B60307"/>
    <w:rsid w:val="00B62CEF"/>
    <w:rsid w:val="00B63044"/>
    <w:rsid w:val="00B64237"/>
    <w:rsid w:val="00B665AE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2D6F"/>
    <w:rsid w:val="00B9431E"/>
    <w:rsid w:val="00B94C8E"/>
    <w:rsid w:val="00B94E45"/>
    <w:rsid w:val="00B9558F"/>
    <w:rsid w:val="00B95CD1"/>
    <w:rsid w:val="00B97377"/>
    <w:rsid w:val="00B97AD3"/>
    <w:rsid w:val="00BA0BB6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D44"/>
    <w:rsid w:val="00BF0ED3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6139"/>
    <w:rsid w:val="00C50F17"/>
    <w:rsid w:val="00C518FD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A6"/>
    <w:rsid w:val="00C678E9"/>
    <w:rsid w:val="00C70185"/>
    <w:rsid w:val="00C70787"/>
    <w:rsid w:val="00C71306"/>
    <w:rsid w:val="00C7154F"/>
    <w:rsid w:val="00C721DC"/>
    <w:rsid w:val="00C72DBD"/>
    <w:rsid w:val="00C72DD2"/>
    <w:rsid w:val="00C7335A"/>
    <w:rsid w:val="00C759C8"/>
    <w:rsid w:val="00C777D1"/>
    <w:rsid w:val="00C779AB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7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E75E7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0AA0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9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28D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1CD5"/>
    <w:rsid w:val="00DE227B"/>
    <w:rsid w:val="00DE23CA"/>
    <w:rsid w:val="00DE2DD7"/>
    <w:rsid w:val="00DE2FE0"/>
    <w:rsid w:val="00DE3887"/>
    <w:rsid w:val="00DE3E22"/>
    <w:rsid w:val="00DE4750"/>
    <w:rsid w:val="00DE4CFA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1E9D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88"/>
    <w:rsid w:val="00E13D99"/>
    <w:rsid w:val="00E15546"/>
    <w:rsid w:val="00E2080B"/>
    <w:rsid w:val="00E20B4B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3EE5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2DA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6F5"/>
    <w:rsid w:val="00E84783"/>
    <w:rsid w:val="00E84E26"/>
    <w:rsid w:val="00E865E1"/>
    <w:rsid w:val="00E86B5F"/>
    <w:rsid w:val="00E87784"/>
    <w:rsid w:val="00E902AA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2F33"/>
    <w:rsid w:val="00EA30D0"/>
    <w:rsid w:val="00EA4465"/>
    <w:rsid w:val="00EA4B32"/>
    <w:rsid w:val="00EA4F5F"/>
    <w:rsid w:val="00EA7909"/>
    <w:rsid w:val="00EB0D77"/>
    <w:rsid w:val="00EB0F49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0BDD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ABE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0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08E6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1832"/>
    <w:rsid w:val="00F836F8"/>
    <w:rsid w:val="00F84CDA"/>
    <w:rsid w:val="00F84E9E"/>
    <w:rsid w:val="00F866CC"/>
    <w:rsid w:val="00F870D4"/>
    <w:rsid w:val="00F876F8"/>
    <w:rsid w:val="00F90527"/>
    <w:rsid w:val="00F91D15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2D5A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0D43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02485"/>
  <w15:docId w15:val="{5A919A77-2953-4A2C-B335-D81EB3A7E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E01E9D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57AB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57ABB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57ABB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57AB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57ABB"/>
    <w:rPr>
      <w:rFonts w:ascii="Arial" w:eastAsia="Times New Roman" w:hAnsi="Arial"/>
      <w:b/>
      <w:bCs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EC1466-3C97-4C81-8895-09508A88E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1_Vedlegg 1_Mal Tilbudsbrev</Template>
  <TotalTime>29</TotalTime>
  <Pages>1</Pages>
  <Words>198</Words>
  <Characters>1051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Overskrifter</vt:lpstr>
      </vt:variant>
      <vt:variant>
        <vt:i4>1</vt:i4>
      </vt:variant>
    </vt:vector>
  </HeadingPairs>
  <TitlesOfParts>
    <vt:vector size="3" baseType="lpstr">
      <vt:lpstr/>
      <vt:lpstr/>
      <vt:lpstr>SØKNAD OM KVALIFISERING</vt:lpstr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Anne Sæter</cp:lastModifiedBy>
  <cp:revision>20</cp:revision>
  <dcterms:created xsi:type="dcterms:W3CDTF">2015-08-04T11:52:00Z</dcterms:created>
  <dcterms:modified xsi:type="dcterms:W3CDTF">2026-04-28T21:21:00Z</dcterms:modified>
</cp:coreProperties>
</file>